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>
              <w:t>Приложение 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Pr="00FB6F19" w:rsidRDefault="00FB6F19" w:rsidP="00D837ED">
            <w:pPr>
              <w:rPr>
                <w:lang w:val="en-US"/>
              </w:rPr>
            </w:pPr>
            <w:r>
              <w:t xml:space="preserve">от </w:t>
            </w:r>
            <w:r w:rsidR="00D837ED">
              <w:t xml:space="preserve">06.12.2018 </w:t>
            </w:r>
            <w:r>
              <w:t>№</w:t>
            </w:r>
            <w:r w:rsidR="00D837ED">
              <w:t xml:space="preserve"> 44-324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  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  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Наименование</w:t>
            </w:r>
          </w:p>
        </w:tc>
      </w:tr>
    </w:tbl>
    <w:p w:rsidR="00FB6F19" w:rsidRPr="00FB6F19" w:rsidRDefault="00FB6F1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FB6F19" w:rsidTr="00FB6F19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продажи квартир, находящихся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1 11 03040 04 0000 120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САРАТОВСКАЯ ГОРОДСКАЯ ДУМА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Государственная пошлина за выдачу разрешения на установку рекламной конструкции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1 16 43000 01 0000 140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1 16 51020 02 0000 140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ПО ИНЖЕНЕРНОЙ ЗАЩИТЕ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ГРАДОСТРОИТЕЛЬСТВУ, АРХИТЕКТУРЕ И КАПИТАЛЬНОМУ СТРОИТЕЛЬСТВУ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1 16 18040 04 0000 140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1 16 37030 04 0000 140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Безвозмездные поступления от других бюджетов бюджетной системы Российской Федерации</w:t>
            </w:r>
            <w:r w:rsidRPr="00FB6F19">
              <w:rPr>
                <w:vertAlign w:val="superscript"/>
              </w:rP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оказания платных услуг (работ) получателями средств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доходы от компенсации затрат бюджетов городских округов</w:t>
            </w:r>
            <w:r w:rsidRPr="00FB6F19">
              <w:rPr>
                <w:vertAlign w:val="superscript"/>
              </w:rPr>
              <w:t>1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1 16 23040 04 0000 140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  <w:r w:rsidRPr="00FB6F19">
              <w:rPr>
                <w:vertAlign w:val="superscript"/>
              </w:rPr>
              <w:t>2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1 16 32000 04 0000 140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1 16 33040 04 0000 140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1 16 90040 04 0000 140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Невыясненные поступления, зачисляемые в бюджеты городских округов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FB6F19" w:rsidRDefault="00FB6F19" w:rsidP="001A384E">
            <w:r>
              <w:t>Прочие неналоговые доходы бюджетов городских округов</w:t>
            </w:r>
          </w:p>
        </w:tc>
      </w:tr>
    </w:tbl>
    <w:p w:rsidR="00FB6F19" w:rsidRDefault="00FB6F19">
      <w:pPr>
        <w:sectPr w:rsidR="00FB6F19" w:rsidSect="00FB6F19">
          <w:headerReference w:type="even" r:id="rId7"/>
          <w:headerReference w:type="default" r:id="rId8"/>
          <w:pgSz w:w="16838" w:h="11906" w:orient="landscape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FB6F19" w:rsidRDefault="00FB6F1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FB6F19" w:rsidTr="001A384E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B6F19" w:rsidRDefault="00FB6F19" w:rsidP="001A384E">
            <w:pPr>
              <w:jc w:val="center"/>
            </w:pPr>
            <w:r>
              <w:t>3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B6F19" w:rsidRDefault="00FB6F19" w:rsidP="001A384E">
            <w:r>
              <w:t>Доходы бюджетов городских округов от возврата организациями остатков субсидий прошлых лет</w:t>
            </w:r>
            <w:r w:rsidRPr="00FB6F19">
              <w:rPr>
                <w:vertAlign w:val="superscript"/>
              </w:rPr>
              <w:t>4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r>
              <w:t xml:space="preserve">  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5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подстатьям данной статьи и по всем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F19" w:rsidRDefault="00FB6F19" w:rsidP="001A384E">
            <w:r w:rsidRPr="00FB6F19">
              <w:rPr>
                <w:vertAlign w:val="superscript"/>
              </w:rPr>
              <w:t>4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F19" w:rsidTr="00FB6F19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F19" w:rsidTr="00FB6F1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F19" w:rsidTr="00FB6F1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6F19" w:rsidTr="00FB6F19">
        <w:trPr>
          <w:cantSplit/>
        </w:trPr>
        <w:tc>
          <w:tcPr>
            <w:tcW w:w="10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F19" w:rsidRDefault="00FB6F19" w:rsidP="001A384E">
            <w:pPr>
              <w:jc w:val="right"/>
            </w:pPr>
          </w:p>
        </w:tc>
      </w:tr>
    </w:tbl>
    <w:p w:rsidR="00FB6F19" w:rsidRPr="008D7D66" w:rsidRDefault="00FB6F19" w:rsidP="00FB6F19"/>
    <w:p w:rsidR="00E2598B" w:rsidRPr="00FB6F19" w:rsidRDefault="00E2598B" w:rsidP="00FB6F19"/>
    <w:sectPr w:rsidR="00E2598B" w:rsidRPr="00FB6F19" w:rsidSect="00FB6F19"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6CF7" w:rsidRDefault="00846CF7" w:rsidP="00FB6F19">
      <w:r>
        <w:separator/>
      </w:r>
    </w:p>
  </w:endnote>
  <w:endnote w:type="continuationSeparator" w:id="1">
    <w:p w:rsidR="00846CF7" w:rsidRDefault="00846CF7" w:rsidP="00FB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6CF7" w:rsidRDefault="00846CF7" w:rsidP="00FB6F19">
      <w:r>
        <w:separator/>
      </w:r>
    </w:p>
  </w:footnote>
  <w:footnote w:type="continuationSeparator" w:id="1">
    <w:p w:rsidR="00846CF7" w:rsidRDefault="00846CF7" w:rsidP="00FB6F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19" w:rsidRDefault="00BD7C35" w:rsidP="00952EB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B6F1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6F19" w:rsidRDefault="00FB6F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F19" w:rsidRDefault="00BD7C35" w:rsidP="00952EB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B6F1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837ED">
      <w:rPr>
        <w:rStyle w:val="a9"/>
        <w:noProof/>
      </w:rPr>
      <w:t>17</w:t>
    </w:r>
    <w:r>
      <w:rPr>
        <w:rStyle w:val="a9"/>
      </w:rPr>
      <w:fldChar w:fldCharType="end"/>
    </w:r>
  </w:p>
  <w:p w:rsidR="00FB6F19" w:rsidRDefault="00FB6F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B6F19"/>
    <w:rsid w:val="002C3F39"/>
    <w:rsid w:val="00472719"/>
    <w:rsid w:val="005553FC"/>
    <w:rsid w:val="0065289C"/>
    <w:rsid w:val="006808C6"/>
    <w:rsid w:val="00846CF7"/>
    <w:rsid w:val="009A4F69"/>
    <w:rsid w:val="00A24CAF"/>
    <w:rsid w:val="00B2201A"/>
    <w:rsid w:val="00B912FD"/>
    <w:rsid w:val="00BD7C35"/>
    <w:rsid w:val="00D837ED"/>
    <w:rsid w:val="00E2598B"/>
    <w:rsid w:val="00F6400A"/>
    <w:rsid w:val="00FB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6F1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B6F19"/>
    <w:rPr>
      <w:color w:val="800080"/>
      <w:u w:val="single"/>
    </w:rPr>
  </w:style>
  <w:style w:type="paragraph" w:customStyle="1" w:styleId="xl64">
    <w:name w:val="xl64"/>
    <w:basedOn w:val="a"/>
    <w:rsid w:val="00FB6F1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6F1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FB6F1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FB6F1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FB6F1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FB6F1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FB6F1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FB6F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FB6F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FB6F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FB6F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FB6F19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FB6F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FB6F1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FB6F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FB6F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FB6F1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FB6F19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FB6F19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FB6F19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B6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B6F19"/>
  </w:style>
  <w:style w:type="paragraph" w:styleId="a7">
    <w:name w:val="footer"/>
    <w:basedOn w:val="a"/>
    <w:link w:val="a8"/>
    <w:uiPriority w:val="99"/>
    <w:semiHidden/>
    <w:unhideWhenUsed/>
    <w:rsid w:val="00FB6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6F19"/>
  </w:style>
  <w:style w:type="character" w:styleId="a9">
    <w:name w:val="page number"/>
    <w:basedOn w:val="a0"/>
    <w:uiPriority w:val="99"/>
    <w:semiHidden/>
    <w:unhideWhenUsed/>
    <w:rsid w:val="00FB6F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18</Pages>
  <Words>6613</Words>
  <Characters>37699</Characters>
  <Application>Microsoft Office Word</Application>
  <DocSecurity>0</DocSecurity>
  <Lines>314</Lines>
  <Paragraphs>88</Paragraphs>
  <ScaleCrop>false</ScaleCrop>
  <Company/>
  <LinksUpToDate>false</LinksUpToDate>
  <CharactersWithSpaces>44224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KalaevaEU</cp:lastModifiedBy>
  <cp:revision>3</cp:revision>
  <dcterms:created xsi:type="dcterms:W3CDTF">2018-10-18T06:45:00Z</dcterms:created>
  <dcterms:modified xsi:type="dcterms:W3CDTF">2018-12-06T07:19:00Z</dcterms:modified>
</cp:coreProperties>
</file>